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4F82B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PYKARD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d.1510)</w:t>
      </w:r>
    </w:p>
    <w:p w14:paraId="5A214EB4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4AD53B5D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32ECE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794BE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Sep.1510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3251F2E6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CE02C09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61DE1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4F496" w14:textId="77777777" w:rsidR="001C061E" w:rsidRDefault="001C061E" w:rsidP="001C06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2CF723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FFA9B" w14:textId="77777777" w:rsidR="001C061E" w:rsidRDefault="001C061E" w:rsidP="009139A6">
      <w:r>
        <w:separator/>
      </w:r>
    </w:p>
  </w:endnote>
  <w:endnote w:type="continuationSeparator" w:id="0">
    <w:p w14:paraId="18637D4E" w14:textId="77777777" w:rsidR="001C061E" w:rsidRDefault="001C06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92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B6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BE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48353" w14:textId="77777777" w:rsidR="001C061E" w:rsidRDefault="001C061E" w:rsidP="009139A6">
      <w:r>
        <w:separator/>
      </w:r>
    </w:p>
  </w:footnote>
  <w:footnote w:type="continuationSeparator" w:id="0">
    <w:p w14:paraId="422A8E90" w14:textId="77777777" w:rsidR="001C061E" w:rsidRDefault="001C06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49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B3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D6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61E"/>
    <w:rsid w:val="000666E0"/>
    <w:rsid w:val="001C061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17A7B"/>
  <w15:chartTrackingRefBased/>
  <w15:docId w15:val="{A3A8D469-E92A-431C-B25E-342ABB63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2021-05-19T08:56:00Z</dcterms:created>
  <dcterms:modified xsi:type="dcterms:W3CDTF">2021-05-19T08:57:00Z</dcterms:modified>
</cp:coreProperties>
</file>